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681" w:rsidRPr="00B44ED9" w:rsidRDefault="00930681" w:rsidP="00A61D25">
      <w:pPr>
        <w:pStyle w:val="BESEDIL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30681" w:rsidRPr="00FD3A08" w:rsidRDefault="00930681" w:rsidP="005B1F65">
      <w:pPr>
        <w:pStyle w:val="BESEDI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681" w:rsidRPr="00FD3A08" w:rsidRDefault="00930681" w:rsidP="005B1F65">
      <w:pPr>
        <w:pStyle w:val="BESEDI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3A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30681" w:rsidRPr="00FD3A08" w:rsidRDefault="00930681" w:rsidP="003F31E5">
      <w:pPr>
        <w:jc w:val="center"/>
        <w:outlineLvl w:val="0"/>
        <w:rPr>
          <w:kern w:val="3"/>
          <w:sz w:val="28"/>
          <w:szCs w:val="28"/>
          <w:u w:val="none"/>
          <w:lang w:eastAsia="zh-CN"/>
        </w:rPr>
      </w:pPr>
      <w:r w:rsidRPr="00FD3A08">
        <w:rPr>
          <w:kern w:val="3"/>
          <w:sz w:val="28"/>
          <w:szCs w:val="28"/>
          <w:u w:val="none"/>
          <w:lang w:eastAsia="zh-CN"/>
        </w:rPr>
        <w:t xml:space="preserve">IZJAVA PODIZVAJALCA  </w:t>
      </w:r>
    </w:p>
    <w:p w:rsidR="00930681" w:rsidRPr="00FD3A08" w:rsidRDefault="00930681" w:rsidP="00A61D25">
      <w:pPr>
        <w:jc w:val="center"/>
        <w:rPr>
          <w:kern w:val="3"/>
          <w:sz w:val="24"/>
          <w:szCs w:val="24"/>
          <w:u w:val="none"/>
          <w:lang w:eastAsia="zh-CN"/>
        </w:rPr>
      </w:pPr>
    </w:p>
    <w:p w:rsidR="00930681" w:rsidRPr="00FD3A08" w:rsidRDefault="00930681" w:rsidP="00A61D25">
      <w:pPr>
        <w:jc w:val="center"/>
        <w:rPr>
          <w:kern w:val="3"/>
          <w:sz w:val="24"/>
          <w:szCs w:val="24"/>
          <w:u w:val="none"/>
          <w:lang w:eastAsia="zh-CN"/>
        </w:rPr>
      </w:pPr>
    </w:p>
    <w:p w:rsidR="00930681" w:rsidRPr="00FD3A08" w:rsidRDefault="00930681" w:rsidP="00A61D25">
      <w:pPr>
        <w:jc w:val="both"/>
        <w:rPr>
          <w:kern w:val="3"/>
          <w:sz w:val="24"/>
          <w:szCs w:val="24"/>
          <w:lang w:eastAsia="zh-CN"/>
        </w:rPr>
      </w:pPr>
    </w:p>
    <w:p w:rsidR="00930681" w:rsidRPr="00901AF5" w:rsidRDefault="00930681" w:rsidP="00901AF5">
      <w:pPr>
        <w:jc w:val="both"/>
      </w:pPr>
      <w:r w:rsidRPr="00FD3A08">
        <w:rPr>
          <w:b w:val="0"/>
          <w:bCs w:val="0"/>
          <w:kern w:val="3"/>
          <w:sz w:val="24"/>
          <w:szCs w:val="24"/>
          <w:u w:val="none"/>
          <w:lang w:eastAsia="zh-CN"/>
        </w:rPr>
        <w:t>V zvezi z javnim naročilom »</w:t>
      </w:r>
      <w:r w:rsidRPr="00901AF5">
        <w:rPr>
          <w:b w:val="0"/>
          <w:bCs w:val="0"/>
          <w:u w:val="none"/>
        </w:rPr>
        <w:t>Okolju prijazno čiščenje poslovnih prostorov na lokacijah Okrajnega sodišča v Trbovljah, Trg revolucije 11 in Trg revolucije 15, Trbovlje, Okrajnega sodišča v Kamniku, Glavni trg 22, Kamnik, Okrajnega sodišča v Grosupljem, Adamičeva cesta 6, Grosuplje, Okrajnega sodišča v Kočevju, Ljubljanska 26, Kočevje, Okrajnega sodišča v Kočevju, Pisarna v zadevah o prekrških v Ribnici, Šeškova ulica 14, Ribnica in čiščenje oken v sodni stavbi na lokaciji Tavčarjeva 9 in Trdinova 10, Ljubljana</w:t>
      </w:r>
      <w:r w:rsidRPr="009103C3">
        <w:rPr>
          <w:b w:val="0"/>
          <w:bCs w:val="0"/>
          <w:kern w:val="3"/>
          <w:sz w:val="24"/>
          <w:szCs w:val="24"/>
          <w:u w:val="none"/>
          <w:lang w:eastAsia="zh-CN"/>
        </w:rPr>
        <w:t>«, objavljenega na portalu javnih naročil</w:t>
      </w:r>
      <w:r w:rsidRPr="00FD3A08">
        <w:rPr>
          <w:b w:val="0"/>
          <w:bCs w:val="0"/>
          <w:kern w:val="3"/>
          <w:sz w:val="24"/>
          <w:szCs w:val="24"/>
          <w:u w:val="none"/>
          <w:lang w:eastAsia="zh-CN"/>
        </w:rPr>
        <w:t xml:space="preserve"> dne ________________ pod števi</w:t>
      </w:r>
      <w:r>
        <w:rPr>
          <w:b w:val="0"/>
          <w:bCs w:val="0"/>
          <w:kern w:val="3"/>
          <w:sz w:val="24"/>
          <w:szCs w:val="24"/>
          <w:u w:val="none"/>
          <w:lang w:eastAsia="zh-CN"/>
        </w:rPr>
        <w:t>lko objave ____________________</w:t>
      </w:r>
      <w:r w:rsidRPr="00FD3A08">
        <w:rPr>
          <w:b w:val="0"/>
          <w:bCs w:val="0"/>
          <w:kern w:val="3"/>
          <w:sz w:val="24"/>
          <w:szCs w:val="24"/>
          <w:u w:val="none"/>
          <w:lang w:eastAsia="zh-CN"/>
        </w:rPr>
        <w:t>,</w:t>
      </w:r>
    </w:p>
    <w:p w:rsidR="00930681" w:rsidRPr="00FD3A08" w:rsidRDefault="00930681" w:rsidP="00A61D25">
      <w:pPr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930681" w:rsidRPr="00FD3A08" w:rsidRDefault="00930681" w:rsidP="00444F7F">
      <w:pPr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930681" w:rsidRPr="00FD3A08" w:rsidRDefault="00930681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  <w:r w:rsidRPr="00FD3A08">
        <w:rPr>
          <w:kern w:val="3"/>
          <w:sz w:val="24"/>
          <w:szCs w:val="24"/>
          <w:lang w:eastAsia="zh-CN"/>
        </w:rPr>
        <w:t>izjavljamo, da</w:t>
      </w:r>
    </w:p>
    <w:p w:rsidR="00930681" w:rsidRPr="00FD3A08" w:rsidRDefault="00930681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930681" w:rsidRPr="00FD3A08" w:rsidRDefault="00930681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930681" w:rsidRPr="00FD3A08" w:rsidRDefault="00930681" w:rsidP="003F31E5">
      <w:pPr>
        <w:pStyle w:val="ListParagraph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bomo v primeru izbire ponudnika sodelovali pri izvedbi predmeta javnega naročila, in sicer z:</w:t>
      </w:r>
    </w:p>
    <w:p w:rsidR="00930681" w:rsidRPr="00FD3A08" w:rsidRDefault="00930681" w:rsidP="00444F7F">
      <w:pPr>
        <w:pStyle w:val="ListParagraph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tbl>
      <w:tblPr>
        <w:tblW w:w="8950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4027"/>
        <w:gridCol w:w="4923"/>
      </w:tblGrid>
      <w:tr w:rsidR="00930681" w:rsidRPr="00FD3A08">
        <w:trPr>
          <w:trHeight w:val="833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681" w:rsidRPr="00FD3A08" w:rsidRDefault="00930681" w:rsidP="00842E90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OBSEG IN VRSTA DEL PODIZVAJALCA: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681" w:rsidRPr="00FD3A08" w:rsidRDefault="00930681" w:rsidP="003F59BD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PREDMET, KOLIČINA, VREDNOST IZVEDBE DEL PODIZVAJALCA (v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EUR brez DDV</w:t>
            </w: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upoštevaje dani popust):</w:t>
            </w:r>
          </w:p>
        </w:tc>
      </w:tr>
      <w:tr w:rsidR="00930681" w:rsidRPr="00FD3A08">
        <w:trPr>
          <w:trHeight w:val="1656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681" w:rsidRPr="00FD3A08" w:rsidRDefault="00930681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681" w:rsidRPr="00FD3A08" w:rsidRDefault="00930681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681" w:rsidRPr="00FD3A08" w:rsidRDefault="00930681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681" w:rsidRPr="00FD3A08" w:rsidRDefault="00930681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681" w:rsidRPr="00FD3A08" w:rsidRDefault="00930681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681" w:rsidRPr="00FD3A08" w:rsidRDefault="00930681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681" w:rsidRPr="00FD3A08" w:rsidRDefault="00930681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681" w:rsidRPr="00FD3A08" w:rsidRDefault="00930681" w:rsidP="00444F7F">
      <w:pPr>
        <w:pStyle w:val="ListParagraph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930681" w:rsidRPr="00FD3A08" w:rsidRDefault="00930681" w:rsidP="003F31E5">
      <w:pPr>
        <w:pStyle w:val="ListParagraph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zahtevamo / ne zahtevamo (</w:t>
      </w:r>
      <w:r w:rsidRPr="00FD3A08">
        <w:rPr>
          <w:rFonts w:ascii="Times New Roman" w:hAnsi="Times New Roman" w:cs="Times New Roman"/>
          <w:i/>
          <w:iCs/>
          <w:color w:val="auto"/>
          <w:kern w:val="3"/>
          <w:sz w:val="24"/>
          <w:szCs w:val="24"/>
          <w:lang w:eastAsia="zh-CN"/>
        </w:rPr>
        <w:t>ustrezno obkrožite</w:t>
      </w: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), da naročnik našo terjatev plačuje neposredno,</w:t>
      </w:r>
    </w:p>
    <w:p w:rsidR="00930681" w:rsidRPr="00FD3A08" w:rsidRDefault="00930681" w:rsidP="00444F7F">
      <w:pPr>
        <w:pStyle w:val="ListParagraph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:rsidR="00930681" w:rsidRPr="00FD3A08" w:rsidRDefault="00930681" w:rsidP="003F31E5">
      <w:pPr>
        <w:pStyle w:val="ListParagraph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 xml:space="preserve">smo seznanjeni z dejstvom, da neposredna plačila niso obvezna, ampak je dolžan naročnik neposredno plačevati podizvajalcu, le če podizvajalec to pravočasno zahteva. </w:t>
      </w:r>
    </w:p>
    <w:p w:rsidR="00930681" w:rsidRPr="00FD3A08" w:rsidRDefault="00930681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0681" w:rsidRPr="00FD3A08" w:rsidRDefault="00930681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</w:p>
    <w:tbl>
      <w:tblPr>
        <w:tblW w:w="9615" w:type="dxa"/>
        <w:tblInd w:w="-106" w:type="dxa"/>
        <w:tblLayout w:type="fixed"/>
        <w:tblLook w:val="00A0"/>
      </w:tblPr>
      <w:tblGrid>
        <w:gridCol w:w="5491"/>
        <w:gridCol w:w="4124"/>
      </w:tblGrid>
      <w:tr w:rsidR="00930681" w:rsidRPr="00FD3A08">
        <w:tc>
          <w:tcPr>
            <w:tcW w:w="5495" w:type="dxa"/>
          </w:tcPr>
          <w:p w:rsidR="00930681" w:rsidRPr="00FD3A08" w:rsidRDefault="00930681" w:rsidP="00FD3A08">
            <w:pPr>
              <w:suppressAutoHyphens w:val="0"/>
              <w:snapToGrid w:val="0"/>
              <w:spacing w:after="200" w:line="276" w:lineRule="auto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  <w:r w:rsidRPr="00FD3A08"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  <w:t>Kraj in datum:</w:t>
            </w:r>
          </w:p>
          <w:p w:rsidR="00930681" w:rsidRPr="00FD3A08" w:rsidRDefault="00930681" w:rsidP="00FD3A08">
            <w:pPr>
              <w:suppressAutoHyphens w:val="0"/>
              <w:spacing w:after="200" w:line="276" w:lineRule="auto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</w:p>
        </w:tc>
        <w:tc>
          <w:tcPr>
            <w:tcW w:w="4127" w:type="dxa"/>
          </w:tcPr>
          <w:p w:rsidR="00930681" w:rsidRPr="00FD3A08" w:rsidRDefault="00930681" w:rsidP="00FD3A08">
            <w:pPr>
              <w:tabs>
                <w:tab w:val="left" w:pos="3574"/>
              </w:tabs>
              <w:suppressAutoHyphens w:val="0"/>
              <w:snapToGrid w:val="0"/>
              <w:spacing w:after="200" w:line="276" w:lineRule="auto"/>
              <w:ind w:right="335"/>
              <w:jc w:val="right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  <w:r w:rsidRPr="00FD3A08"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  <w:t xml:space="preserve">Podizvajalec (žig in podpis): </w:t>
            </w:r>
          </w:p>
        </w:tc>
      </w:tr>
    </w:tbl>
    <w:p w:rsidR="00930681" w:rsidRPr="00FD3A08" w:rsidRDefault="00930681" w:rsidP="003F31E5"/>
    <w:sectPr w:rsidR="00930681" w:rsidRPr="00FD3A08" w:rsidSect="00AF2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681" w:rsidRDefault="00930681" w:rsidP="005B1F65">
      <w:r>
        <w:separator/>
      </w:r>
    </w:p>
  </w:endnote>
  <w:endnote w:type="continuationSeparator" w:id="0">
    <w:p w:rsidR="00930681" w:rsidRDefault="00930681" w:rsidP="005B1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681" w:rsidRDefault="00930681" w:rsidP="005B1F65">
      <w:r>
        <w:separator/>
      </w:r>
    </w:p>
  </w:footnote>
  <w:footnote w:type="continuationSeparator" w:id="0">
    <w:p w:rsidR="00930681" w:rsidRDefault="00930681" w:rsidP="005B1F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1F84"/>
    <w:multiLevelType w:val="hybridMultilevel"/>
    <w:tmpl w:val="CC440A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C034824"/>
    <w:multiLevelType w:val="hybridMultilevel"/>
    <w:tmpl w:val="BE3EEA1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00168"/>
    <w:multiLevelType w:val="hybridMultilevel"/>
    <w:tmpl w:val="4698AC4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56D85562"/>
    <w:multiLevelType w:val="hybridMultilevel"/>
    <w:tmpl w:val="60A073DE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5EF06566"/>
    <w:multiLevelType w:val="hybridMultilevel"/>
    <w:tmpl w:val="45B47E4C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B8A4FE9"/>
    <w:multiLevelType w:val="hybridMultilevel"/>
    <w:tmpl w:val="CFD010B0"/>
    <w:lvl w:ilvl="0" w:tplc="76E6B3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F65"/>
    <w:rsid w:val="0003417B"/>
    <w:rsid w:val="00055849"/>
    <w:rsid w:val="000706E2"/>
    <w:rsid w:val="00077548"/>
    <w:rsid w:val="000C339B"/>
    <w:rsid w:val="00100306"/>
    <w:rsid w:val="001173ED"/>
    <w:rsid w:val="001270CD"/>
    <w:rsid w:val="001364D7"/>
    <w:rsid w:val="00141311"/>
    <w:rsid w:val="00155543"/>
    <w:rsid w:val="001A58D0"/>
    <w:rsid w:val="001B6A75"/>
    <w:rsid w:val="002362D3"/>
    <w:rsid w:val="00240ABF"/>
    <w:rsid w:val="002535E8"/>
    <w:rsid w:val="002762C9"/>
    <w:rsid w:val="00277EB5"/>
    <w:rsid w:val="002C2243"/>
    <w:rsid w:val="002C2550"/>
    <w:rsid w:val="003072D3"/>
    <w:rsid w:val="00352E20"/>
    <w:rsid w:val="003B4EB8"/>
    <w:rsid w:val="003F31E5"/>
    <w:rsid w:val="003F59BD"/>
    <w:rsid w:val="00434EDA"/>
    <w:rsid w:val="00444F7F"/>
    <w:rsid w:val="004865E5"/>
    <w:rsid w:val="004A33D7"/>
    <w:rsid w:val="004D7032"/>
    <w:rsid w:val="004E0F96"/>
    <w:rsid w:val="00505323"/>
    <w:rsid w:val="00547738"/>
    <w:rsid w:val="00564574"/>
    <w:rsid w:val="0059334E"/>
    <w:rsid w:val="005A1C5F"/>
    <w:rsid w:val="005B1F65"/>
    <w:rsid w:val="005C2EDA"/>
    <w:rsid w:val="00602DF0"/>
    <w:rsid w:val="00647176"/>
    <w:rsid w:val="00672514"/>
    <w:rsid w:val="006A2838"/>
    <w:rsid w:val="006B29C5"/>
    <w:rsid w:val="006B73FC"/>
    <w:rsid w:val="006C5B5A"/>
    <w:rsid w:val="006D7491"/>
    <w:rsid w:val="00765FBA"/>
    <w:rsid w:val="00776503"/>
    <w:rsid w:val="007A6378"/>
    <w:rsid w:val="007B3AF2"/>
    <w:rsid w:val="007C5BAA"/>
    <w:rsid w:val="007D3DEE"/>
    <w:rsid w:val="007D65FC"/>
    <w:rsid w:val="007E5CB5"/>
    <w:rsid w:val="007F1D8D"/>
    <w:rsid w:val="007F61FE"/>
    <w:rsid w:val="00804852"/>
    <w:rsid w:val="0083063F"/>
    <w:rsid w:val="00842B16"/>
    <w:rsid w:val="00842E90"/>
    <w:rsid w:val="008B6232"/>
    <w:rsid w:val="00901AF5"/>
    <w:rsid w:val="009103C3"/>
    <w:rsid w:val="0092687E"/>
    <w:rsid w:val="00930681"/>
    <w:rsid w:val="00956D3B"/>
    <w:rsid w:val="00976023"/>
    <w:rsid w:val="009D0760"/>
    <w:rsid w:val="009E70D2"/>
    <w:rsid w:val="00A54E59"/>
    <w:rsid w:val="00A61D25"/>
    <w:rsid w:val="00A623AD"/>
    <w:rsid w:val="00A9459B"/>
    <w:rsid w:val="00AA4A60"/>
    <w:rsid w:val="00AF0F46"/>
    <w:rsid w:val="00AF2FE6"/>
    <w:rsid w:val="00B2109D"/>
    <w:rsid w:val="00B320F0"/>
    <w:rsid w:val="00B44ED9"/>
    <w:rsid w:val="00B768D1"/>
    <w:rsid w:val="00BF50B0"/>
    <w:rsid w:val="00C11AD1"/>
    <w:rsid w:val="00C22554"/>
    <w:rsid w:val="00C420A1"/>
    <w:rsid w:val="00C558BF"/>
    <w:rsid w:val="00C574C4"/>
    <w:rsid w:val="00C60D90"/>
    <w:rsid w:val="00CB29F2"/>
    <w:rsid w:val="00CD2FAE"/>
    <w:rsid w:val="00CD4A95"/>
    <w:rsid w:val="00D060AF"/>
    <w:rsid w:val="00D91245"/>
    <w:rsid w:val="00DC714E"/>
    <w:rsid w:val="00DE5CB7"/>
    <w:rsid w:val="00E160FA"/>
    <w:rsid w:val="00E31F39"/>
    <w:rsid w:val="00E64A07"/>
    <w:rsid w:val="00F2545A"/>
    <w:rsid w:val="00F46926"/>
    <w:rsid w:val="00F51C6B"/>
    <w:rsid w:val="00FD148D"/>
    <w:rsid w:val="00FD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F65"/>
    <w:pPr>
      <w:suppressAutoHyphens/>
    </w:pPr>
    <w:rPr>
      <w:rFonts w:eastAsia="Times New Roman"/>
      <w:b/>
      <w:bCs/>
      <w:u w:val="single"/>
      <w:lang w:eastAsia="ar-SA"/>
    </w:rPr>
  </w:style>
  <w:style w:type="character" w:default="1" w:styleId="DefaultParagraphFont">
    <w:name w:val="Default Paragraph Font"/>
    <w:link w:val="CharChar1Char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SEDILO">
    <w:name w:val="BESEDILO"/>
    <w:uiPriority w:val="99"/>
    <w:rsid w:val="005B1F65"/>
    <w:pPr>
      <w:keepLines/>
      <w:widowControl w:val="0"/>
      <w:tabs>
        <w:tab w:val="left" w:pos="2155"/>
      </w:tabs>
      <w:suppressAutoHyphens/>
      <w:overflowPunct w:val="0"/>
      <w:autoSpaceDE w:val="0"/>
      <w:jc w:val="both"/>
      <w:textAlignment w:val="baseline"/>
    </w:pPr>
    <w:rPr>
      <w:rFonts w:ascii="Arial" w:hAnsi="Arial" w:cs="Arial"/>
      <w:kern w:val="1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5B1F6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Header">
    <w:name w:val="header"/>
    <w:basedOn w:val="Normal"/>
    <w:link w:val="HeaderChar"/>
    <w:uiPriority w:val="99"/>
    <w:rsid w:val="005B1F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Footer">
    <w:name w:val="footer"/>
    <w:basedOn w:val="Normal"/>
    <w:link w:val="FooterChar"/>
    <w:uiPriority w:val="99"/>
    <w:rsid w:val="005B1F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table" w:styleId="TableGrid">
    <w:name w:val="Table Grid"/>
    <w:basedOn w:val="TableNormal"/>
    <w:uiPriority w:val="99"/>
    <w:rsid w:val="00A61D25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61D25"/>
    <w:pPr>
      <w:suppressAutoHyphens w:val="0"/>
      <w:spacing w:after="200" w:line="276" w:lineRule="auto"/>
      <w:ind w:left="720"/>
    </w:pPr>
    <w:rPr>
      <w:rFonts w:ascii="Cambria" w:eastAsia="Calibri" w:hAnsi="Cambria" w:cs="Cambria"/>
      <w:b w:val="0"/>
      <w:bCs w:val="0"/>
      <w:color w:val="000000"/>
      <w:u w:val="none"/>
      <w:lang w:eastAsia="en-US"/>
    </w:rPr>
  </w:style>
  <w:style w:type="paragraph" w:styleId="IntenseQuote">
    <w:name w:val="Intense Quote"/>
    <w:aliases w:val="Obrazec_Nova RD_MP"/>
    <w:basedOn w:val="Normal"/>
    <w:next w:val="Normal"/>
    <w:link w:val="IntenseQuoteChar"/>
    <w:autoRedefine/>
    <w:uiPriority w:val="99"/>
    <w:qFormat/>
    <w:rsid w:val="00A61D25"/>
    <w:pPr>
      <w:pBdr>
        <w:top w:val="single" w:sz="4" w:space="10" w:color="541C72"/>
        <w:bottom w:val="single" w:sz="4" w:space="10" w:color="541C72"/>
      </w:pBdr>
      <w:shd w:val="pct5" w:color="F8F2FC" w:fill="F7EFFB"/>
      <w:suppressAutoHyphens w:val="0"/>
      <w:spacing w:line="276" w:lineRule="auto"/>
      <w:jc w:val="center"/>
      <w:outlineLvl w:val="1"/>
    </w:pPr>
    <w:rPr>
      <w:rFonts w:ascii="Arial" w:eastAsia="Calibri" w:hAnsi="Arial" w:cs="Arial"/>
      <w:i/>
      <w:iCs/>
      <w:color w:val="541C72"/>
      <w:spacing w:val="20"/>
      <w:u w:val="none"/>
      <w:lang w:eastAsia="zh-CN"/>
    </w:rPr>
  </w:style>
  <w:style w:type="character" w:customStyle="1" w:styleId="IntenseQuoteChar">
    <w:name w:val="Intense Quote Char"/>
    <w:aliases w:val="Obrazec_Nova RD_MP Char"/>
    <w:basedOn w:val="DefaultParagraphFont"/>
    <w:link w:val="IntenseQuote"/>
    <w:uiPriority w:val="99"/>
    <w:locked/>
    <w:rsid w:val="00A61D25"/>
    <w:rPr>
      <w:rFonts w:ascii="Arial" w:hAnsi="Arial" w:cs="Arial"/>
      <w:b/>
      <w:bCs/>
      <w:i/>
      <w:iCs/>
      <w:color w:val="541C72"/>
      <w:spacing w:val="20"/>
      <w:sz w:val="22"/>
      <w:szCs w:val="22"/>
      <w:shd w:val="pct5" w:color="F8F2FC" w:fill="F7EFFB"/>
      <w:lang w:eastAsia="zh-CN"/>
    </w:rPr>
  </w:style>
  <w:style w:type="paragraph" w:customStyle="1" w:styleId="Standard">
    <w:name w:val="Standard"/>
    <w:uiPriority w:val="99"/>
    <w:rsid w:val="00A61D25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hAnsi="Calibri" w:cs="Calibri"/>
      <w:kern w:val="3"/>
      <w:lang w:eastAsia="zh-CN"/>
    </w:rPr>
  </w:style>
  <w:style w:type="character" w:styleId="FootnoteReference">
    <w:name w:val="footnote reference"/>
    <w:basedOn w:val="DefaultParagraphFont"/>
    <w:uiPriority w:val="99"/>
    <w:semiHidden/>
    <w:rsid w:val="00444F7F"/>
    <w:rPr>
      <w:position w:val="0"/>
      <w:vertAlign w:val="superscript"/>
    </w:rPr>
  </w:style>
  <w:style w:type="character" w:styleId="SubtleEmphasis">
    <w:name w:val="Subtle Emphasis"/>
    <w:aliases w:val="Nežen poudarek_Obrazec_Nova RD_MP"/>
    <w:basedOn w:val="DefaultParagraphFont"/>
    <w:uiPriority w:val="99"/>
    <w:qFormat/>
    <w:rsid w:val="00444F7F"/>
    <w:rPr>
      <w:rFonts w:ascii="Cambria" w:hAnsi="Cambria" w:cs="Cambria"/>
      <w:i/>
      <w:iCs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3F31E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E70D2"/>
    <w:rPr>
      <w:rFonts w:eastAsia="Times New Roman"/>
      <w:b/>
      <w:bCs/>
      <w:sz w:val="2"/>
      <w:szCs w:val="2"/>
      <w:u w:val="single"/>
      <w:lang w:eastAsia="ar-SA" w:bidi="ar-SA"/>
    </w:rPr>
  </w:style>
  <w:style w:type="paragraph" w:customStyle="1" w:styleId="CharChar1Char">
    <w:name w:val="Char Char1 Char"/>
    <w:basedOn w:val="Normal"/>
    <w:uiPriority w:val="99"/>
    <w:rsid w:val="00C420A1"/>
    <w:pPr>
      <w:suppressAutoHyphens w:val="0"/>
      <w:spacing w:after="160" w:line="240" w:lineRule="exact"/>
    </w:pPr>
    <w:rPr>
      <w:rFonts w:ascii="Tahoma" w:eastAsia="Calibri" w:hAnsi="Tahoma" w:cs="Tahoma"/>
      <w:b w:val="0"/>
      <w:bCs w:val="0"/>
      <w:sz w:val="20"/>
      <w:szCs w:val="20"/>
      <w:u w:val="none"/>
      <w:lang w:val="en-US" w:eastAsia="en-US"/>
    </w:rPr>
  </w:style>
  <w:style w:type="paragraph" w:customStyle="1" w:styleId="CharChar1Char1">
    <w:name w:val="Char Char1 Char1"/>
    <w:basedOn w:val="Normal"/>
    <w:link w:val="DefaultParagraphFont"/>
    <w:uiPriority w:val="99"/>
    <w:rsid w:val="00901AF5"/>
    <w:pPr>
      <w:suppressAutoHyphens w:val="0"/>
      <w:spacing w:after="160" w:line="240" w:lineRule="exact"/>
    </w:pPr>
    <w:rPr>
      <w:rFonts w:ascii="Tahoma" w:eastAsia="Calibri" w:hAnsi="Tahoma" w:cs="Tahoma"/>
      <w:b w:val="0"/>
      <w:bCs w:val="0"/>
      <w:sz w:val="20"/>
      <w:szCs w:val="20"/>
      <w:u w:val="none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81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181</Words>
  <Characters>1036</Characters>
  <Application>Microsoft Office Outlook</Application>
  <DocSecurity>0</DocSecurity>
  <Lines>0</Lines>
  <Paragraphs>0</Paragraphs>
  <ScaleCrop>false</ScaleCrop>
  <Company>SODISCE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Marko Stele</dc:creator>
  <cp:keywords/>
  <dc:description/>
  <cp:lastModifiedBy>s032932</cp:lastModifiedBy>
  <cp:revision>6</cp:revision>
  <dcterms:created xsi:type="dcterms:W3CDTF">2018-04-12T12:01:00Z</dcterms:created>
  <dcterms:modified xsi:type="dcterms:W3CDTF">2020-03-23T06:55:00Z</dcterms:modified>
</cp:coreProperties>
</file>